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F40A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UMFREY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702EFF58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Fryerning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Wheelwright.</w:t>
      </w:r>
    </w:p>
    <w:p w14:paraId="5606B965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33D38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06BE8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Cateryk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Fryerning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Typper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6485F98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chaplain(q.v.), brought a plaint of debt against him, Richard Berton of </w:t>
      </w:r>
    </w:p>
    <w:p w14:paraId="518852E3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Fryerning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Lavenham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Fryerning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5E0B44A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8717551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E76C6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F554F" w14:textId="77777777" w:rsidR="002A0ADD" w:rsidRDefault="002A0ADD" w:rsidP="002A0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2022</w:t>
      </w:r>
    </w:p>
    <w:p w14:paraId="379AB0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5925C" w14:textId="77777777" w:rsidR="002A0ADD" w:rsidRDefault="002A0ADD" w:rsidP="009139A6">
      <w:r>
        <w:separator/>
      </w:r>
    </w:p>
  </w:endnote>
  <w:endnote w:type="continuationSeparator" w:id="0">
    <w:p w14:paraId="21445AE4" w14:textId="77777777" w:rsidR="002A0ADD" w:rsidRDefault="002A0A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83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4CE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6B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6E37" w14:textId="77777777" w:rsidR="002A0ADD" w:rsidRDefault="002A0ADD" w:rsidP="009139A6">
      <w:r>
        <w:separator/>
      </w:r>
    </w:p>
  </w:footnote>
  <w:footnote w:type="continuationSeparator" w:id="0">
    <w:p w14:paraId="19862D7F" w14:textId="77777777" w:rsidR="002A0ADD" w:rsidRDefault="002A0A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3E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05B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F1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DD"/>
    <w:rsid w:val="000666E0"/>
    <w:rsid w:val="002510B7"/>
    <w:rsid w:val="002A0AD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CE0F"/>
  <w15:chartTrackingRefBased/>
  <w15:docId w15:val="{A794ABFA-199D-4741-A19B-E36AECB0E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0A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2022-10-13T16:06:00Z</dcterms:created>
  <dcterms:modified xsi:type="dcterms:W3CDTF">2022-10-13T16:07:00Z</dcterms:modified>
</cp:coreProperties>
</file>